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Elizabeth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(fl.1444)</w:t>
      </w:r>
    </w:p>
    <w:p w:rsid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52119">
          <w:rPr>
            <w:rStyle w:val="Hyperlink"/>
            <w:rFonts w:ascii="Times New Roman" w:hAnsi="Times New Roman" w:cs="Times New Roman"/>
            <w:sz w:val="24"/>
            <w:szCs w:val="24"/>
          </w:rPr>
          <w:t>http://www.eyrehistory.net/padley_branch/fam3.php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(1444) Nicholas Eyre(</w:t>
      </w:r>
      <w:proofErr w:type="gramStart"/>
      <w:r>
        <w:rPr>
          <w:rFonts w:ascii="Times New Roman" w:hAnsi="Times New Roman" w:cs="Times New Roman"/>
          <w:sz w:val="24"/>
          <w:szCs w:val="24"/>
        </w:rPr>
        <w:t>b.1426)(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 (ibid.)</w:t>
      </w:r>
    </w:p>
    <w:p w:rsidR="005140F7" w:rsidRDefault="005140F7" w:rsidP="005140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Nicholas(q.v.), Elizabeth(q.v.) and Joan(q.v.).    (ibid.)</w:t>
      </w:r>
    </w:p>
    <w:p w:rsidR="005140F7" w:rsidRDefault="005140F7" w:rsidP="005140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40F7" w:rsidRDefault="005140F7" w:rsidP="005140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40F7" w:rsidRDefault="005140F7" w:rsidP="005140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  <w:bookmarkStart w:id="0" w:name="_GoBack"/>
      <w:bookmarkEnd w:id="0"/>
    </w:p>
    <w:p w:rsidR="005140F7" w:rsidRDefault="005140F7" w:rsidP="005140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40F7" w:rsidRPr="005140F7" w:rsidRDefault="005140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140F7" w:rsidRPr="005140F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0F7" w:rsidRDefault="005140F7" w:rsidP="00E71FC3">
      <w:pPr>
        <w:spacing w:after="0" w:line="240" w:lineRule="auto"/>
      </w:pPr>
      <w:r>
        <w:separator/>
      </w:r>
    </w:p>
  </w:endnote>
  <w:endnote w:type="continuationSeparator" w:id="0">
    <w:p w:rsidR="005140F7" w:rsidRDefault="005140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0F7" w:rsidRDefault="005140F7" w:rsidP="00E71FC3">
      <w:pPr>
        <w:spacing w:after="0" w:line="240" w:lineRule="auto"/>
      </w:pPr>
      <w:r>
        <w:separator/>
      </w:r>
    </w:p>
  </w:footnote>
  <w:footnote w:type="continuationSeparator" w:id="0">
    <w:p w:rsidR="005140F7" w:rsidRDefault="005140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F7"/>
    <w:rsid w:val="005140F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21ACB"/>
  <w15:chartTrackingRefBased/>
  <w15:docId w15:val="{5BE56212-BA15-4569-B16E-8A5A77A7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140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yrehistory.net/padley_branch/fam3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2016-03-12T22:06:00Z</dcterms:created>
  <dcterms:modified xsi:type="dcterms:W3CDTF">2016-03-12T22:09:00Z</dcterms:modified>
</cp:coreProperties>
</file>